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009FD9" w14:textId="4264A8DA" w:rsidR="00404549" w:rsidRDefault="00031A31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BA721F" wp14:editId="02E180EA">
                <wp:simplePos x="0" y="0"/>
                <wp:positionH relativeFrom="column">
                  <wp:posOffset>-1962150</wp:posOffset>
                </wp:positionH>
                <wp:positionV relativeFrom="paragraph">
                  <wp:posOffset>-152400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411676" y="238107"/>
                              <a:ext cx="2993514" cy="6095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03BADD3" w14:textId="57BF4F55" w:rsidR="00031A31" w:rsidRPr="008F653E" w:rsidRDefault="00C04B15" w:rsidP="00031A31">
                                <w:pPr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استمارة التقييم للدورة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BA721F" id="Group 975" o:spid="_x0000_s1026" style="position:absolute;left:0;text-align:left;margin-left:-154.5pt;margin-top:-12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4116;top:2381;width:29935;height:6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203BADD3" w14:textId="57BF4F55" w:rsidR="00031A31" w:rsidRPr="008F653E" w:rsidRDefault="00C04B15" w:rsidP="00031A31">
                          <w:pPr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استمارة التقييم للدورة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group id="Group 22" o:spid="_x0000_s1043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4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5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6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7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8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49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0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1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2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28014A22" w14:textId="77777777" w:rsidR="00F53D08" w:rsidRPr="00F53D08" w:rsidRDefault="00F53D08" w:rsidP="00F53D08">
      <w:pPr>
        <w:rPr>
          <w:rtl/>
        </w:rPr>
      </w:pPr>
    </w:p>
    <w:p w14:paraId="5485CF65" w14:textId="27D9ED44" w:rsidR="00F53D08" w:rsidRPr="00F53D08" w:rsidRDefault="00F53D08" w:rsidP="00F53D08">
      <w:pPr>
        <w:rPr>
          <w:rtl/>
        </w:rPr>
      </w:pPr>
    </w:p>
    <w:p w14:paraId="2C7235C0" w14:textId="1A1B1952" w:rsidR="00F53D08" w:rsidRPr="00F53D08" w:rsidRDefault="00F53D08" w:rsidP="00F53D08">
      <w:pPr>
        <w:rPr>
          <w:rtl/>
        </w:rPr>
      </w:pPr>
    </w:p>
    <w:p w14:paraId="3484DB58" w14:textId="0DDC742F" w:rsidR="00F53D08" w:rsidRPr="00F53D08" w:rsidRDefault="00F53D08" w:rsidP="00C04B15">
      <w:pPr>
        <w:jc w:val="center"/>
        <w:rPr>
          <w:lang w:bidi="ar-EG"/>
        </w:rPr>
      </w:pPr>
    </w:p>
    <w:p w14:paraId="67DF9B94" w14:textId="3EA67235" w:rsidR="00F53D08" w:rsidRPr="00F53D08" w:rsidRDefault="00F53D08" w:rsidP="00F53D08">
      <w:pPr>
        <w:rPr>
          <w:rtl/>
        </w:rPr>
      </w:pPr>
    </w:p>
    <w:p w14:paraId="08606A17" w14:textId="4D8B42A7" w:rsidR="00F53D08" w:rsidRPr="00F53D08" w:rsidRDefault="00F53D08" w:rsidP="00F53D08">
      <w:pPr>
        <w:rPr>
          <w:rtl/>
        </w:rPr>
      </w:pPr>
    </w:p>
    <w:p w14:paraId="75D2A85A" w14:textId="707D4AA3" w:rsidR="00F53D08" w:rsidRPr="00F53D08" w:rsidRDefault="00F53D08" w:rsidP="00F53D08">
      <w:pPr>
        <w:rPr>
          <w:rtl/>
        </w:rPr>
      </w:pPr>
    </w:p>
    <w:p w14:paraId="43AB78DE" w14:textId="1092A4A2" w:rsidR="00862883" w:rsidRDefault="00307B0F" w:rsidP="008E7A9C">
      <w:pPr>
        <w:tabs>
          <w:tab w:val="left" w:pos="3171"/>
        </w:tabs>
        <w:rPr>
          <w:noProof/>
          <w:rtl/>
          <w:lang w:val="ar-EG" w:bidi="ar-EG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5E281F4" wp14:editId="198FBF06">
                <wp:simplePos x="0" y="0"/>
                <wp:positionH relativeFrom="margin">
                  <wp:posOffset>180975</wp:posOffset>
                </wp:positionH>
                <wp:positionV relativeFrom="paragraph">
                  <wp:posOffset>71755</wp:posOffset>
                </wp:positionV>
                <wp:extent cx="6591300" cy="742950"/>
                <wp:effectExtent l="0" t="0" r="0" b="0"/>
                <wp:wrapNone/>
                <wp:docPr id="185485702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742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650984" w14:textId="77777777" w:rsidR="00307B0F" w:rsidRDefault="00307B0F" w:rsidP="00574E70">
                            <w:pPr>
                              <w:spacing w:line="240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8080"/>
                                <w:sz w:val="56"/>
                                <w:szCs w:val="72"/>
                                <w:rtl/>
                                <w:lang w:bidi="ar-SY"/>
                              </w:rPr>
                            </w:pPr>
                            <w:r w:rsidRPr="00307B0F"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8080"/>
                                <w:sz w:val="56"/>
                                <w:szCs w:val="72"/>
                                <w:rtl/>
                                <w:lang w:bidi="ar-SY"/>
                              </w:rPr>
                              <w:t>مهارات التواصل في بيئة العمل</w:t>
                            </w:r>
                          </w:p>
                          <w:p w14:paraId="57E4376B" w14:textId="29EF7A72" w:rsidR="00CD601B" w:rsidRPr="00817BE7" w:rsidRDefault="00CD601B" w:rsidP="00574E70">
                            <w:pPr>
                              <w:spacing w:line="240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8080"/>
                                <w:sz w:val="56"/>
                                <w:szCs w:val="72"/>
                                <w:rtl/>
                                <w:lang w:bidi="ar-EG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281F4" id="Text Box 1" o:spid="_x0000_s1053" type="#_x0000_t202" style="position:absolute;left:0;text-align:left;margin-left:14.25pt;margin-top:5.65pt;width:519pt;height:58.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" filled="f" stroked="f" strokeweight=".5pt">
                <v:textbox>
                  <w:txbxContent>
                    <w:p w14:paraId="53650984" w14:textId="77777777" w:rsidR="00307B0F" w:rsidRDefault="00307B0F" w:rsidP="00574E70">
                      <w:pPr>
                        <w:spacing w:line="240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8080"/>
                          <w:sz w:val="56"/>
                          <w:szCs w:val="72"/>
                          <w:rtl/>
                          <w:lang w:bidi="ar-SY"/>
                        </w:rPr>
                      </w:pPr>
                      <w:r w:rsidRPr="00307B0F">
                        <w:rPr>
                          <w:rFonts w:ascii="Sakkal Majalla" w:hAnsi="Sakkal Majalla" w:cs="Sakkal Majalla"/>
                          <w:b/>
                          <w:bCs/>
                          <w:color w:val="008080"/>
                          <w:sz w:val="56"/>
                          <w:szCs w:val="72"/>
                          <w:rtl/>
                          <w:lang w:bidi="ar-SY"/>
                        </w:rPr>
                        <w:t>مهارات التواصل في بيئة العمل</w:t>
                      </w:r>
                    </w:p>
                    <w:p w14:paraId="57E4376B" w14:textId="29EF7A72" w:rsidR="00CD601B" w:rsidRPr="00817BE7" w:rsidRDefault="00CD601B" w:rsidP="00574E70">
                      <w:pPr>
                        <w:spacing w:line="240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8080"/>
                          <w:sz w:val="56"/>
                          <w:szCs w:val="72"/>
                          <w:rtl/>
                          <w:lang w:bidi="ar-EG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379B780" w14:textId="2F24FAA1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62936093" w14:textId="00342FB4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A4D9BB5" w14:textId="2CB45E4F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61D6E01D" w14:textId="705C59FA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17F263F7" w14:textId="7E238139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C950353" w14:textId="31E59548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4B765C7F" w14:textId="63B35003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8C7AD50" w14:textId="34CA3431" w:rsidR="00862883" w:rsidRDefault="00862883" w:rsidP="008E7A9C">
      <w:pPr>
        <w:tabs>
          <w:tab w:val="left" w:pos="3171"/>
        </w:tabs>
        <w:rPr>
          <w:noProof/>
          <w:rtl/>
        </w:rPr>
      </w:pPr>
    </w:p>
    <w:p w14:paraId="04B77F0D" w14:textId="721748CD" w:rsidR="00243142" w:rsidRDefault="00307B0F" w:rsidP="008E7A9C">
      <w:pPr>
        <w:tabs>
          <w:tab w:val="left" w:pos="3171"/>
        </w:tabs>
        <w:rPr>
          <w:noProof/>
          <w:rtl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3961C4AF" wp14:editId="2502FB5E">
            <wp:simplePos x="0" y="0"/>
            <wp:positionH relativeFrom="page">
              <wp:align>left</wp:align>
            </wp:positionH>
            <wp:positionV relativeFrom="paragraph">
              <wp:posOffset>398145</wp:posOffset>
            </wp:positionV>
            <wp:extent cx="7553325" cy="4791075"/>
            <wp:effectExtent l="0" t="0" r="9525" b="9525"/>
            <wp:wrapNone/>
            <wp:docPr id="1861149212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479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DC88D2" w14:textId="66E4C99C" w:rsidR="00806AA1" w:rsidRDefault="00806AA1" w:rsidP="008E7A9C">
      <w:pPr>
        <w:tabs>
          <w:tab w:val="left" w:pos="3171"/>
        </w:tabs>
        <w:rPr>
          <w:noProof/>
          <w:rtl/>
        </w:rPr>
      </w:pPr>
    </w:p>
    <w:p w14:paraId="79EFE63A" w14:textId="49016406" w:rsidR="007A1915" w:rsidRDefault="007A1915" w:rsidP="008E7A9C">
      <w:pPr>
        <w:tabs>
          <w:tab w:val="left" w:pos="3171"/>
        </w:tabs>
        <w:rPr>
          <w:noProof/>
          <w:rtl/>
          <w:lang w:bidi="ar-EG"/>
        </w:rPr>
      </w:pPr>
    </w:p>
    <w:p w14:paraId="6E2BD1E7" w14:textId="38F5EB13" w:rsidR="007A1915" w:rsidRDefault="007A1915" w:rsidP="008E7A9C">
      <w:pPr>
        <w:tabs>
          <w:tab w:val="left" w:pos="3171"/>
        </w:tabs>
        <w:rPr>
          <w:noProof/>
          <w:rtl/>
        </w:rPr>
      </w:pPr>
    </w:p>
    <w:p w14:paraId="38CD41A5" w14:textId="04788917" w:rsidR="00243142" w:rsidRDefault="00243142" w:rsidP="00574E70">
      <w:pPr>
        <w:tabs>
          <w:tab w:val="left" w:pos="3171"/>
        </w:tabs>
        <w:rPr>
          <w:noProof/>
          <w:rtl/>
        </w:rPr>
      </w:pPr>
    </w:p>
    <w:p w14:paraId="2D9A10E4" w14:textId="30F635E1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CB14E4E" w14:textId="48C2A5B1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CA11256" w14:textId="6B9A44E6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1063534" w14:textId="3B535B42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95E3509" w14:textId="77777777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5A742287" w14:textId="77777777" w:rsidR="00FE7AD3" w:rsidRPr="00F0670E" w:rsidRDefault="00FE7AD3" w:rsidP="00FE7AD3">
      <w:pPr>
        <w:shd w:val="clear" w:color="auto" w:fill="F2F2F2" w:themeFill="background1" w:themeFillShade="F2"/>
        <w:tabs>
          <w:tab w:val="right" w:pos="4076"/>
        </w:tabs>
        <w:spacing w:before="240" w:line="480" w:lineRule="auto"/>
        <w:jc w:val="center"/>
        <w:rPr>
          <w:rStyle w:val="Hyperlink"/>
          <w:rFonts w:ascii="Sakkal Majalla" w:hAnsi="Sakkal Majalla" w:cs="Sakkal Majalla"/>
          <w:b/>
          <w:bCs/>
          <w:sz w:val="44"/>
          <w:szCs w:val="44"/>
        </w:rPr>
      </w:pPr>
      <w:r w:rsidRPr="00F0670E">
        <w:rPr>
          <w:rStyle w:val="Hyperlink"/>
          <w:rFonts w:ascii="Sakkal Majalla" w:hAnsi="Sakkal Majalla" w:cs="Sakkal Majalla" w:hint="cs"/>
          <w:b/>
          <w:bCs/>
          <w:sz w:val="44"/>
          <w:szCs w:val="44"/>
          <w:rtl/>
        </w:rPr>
        <w:lastRenderedPageBreak/>
        <w:t>نموذج تقييم الدورة</w:t>
      </w:r>
    </w:p>
    <w:p w14:paraId="345D7B52" w14:textId="77777777" w:rsidR="00FE7AD3" w:rsidRPr="00605EF0" w:rsidRDefault="00FE7AD3" w:rsidP="00FE7AD3">
      <w:p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اسم 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المدرب</w:t>
      </w: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: ............................</w:t>
      </w:r>
    </w:p>
    <w:p w14:paraId="0150D04F" w14:textId="77777777" w:rsidR="00FE7AD3" w:rsidRPr="00605EF0" w:rsidRDefault="00FE7AD3" w:rsidP="00FE7AD3">
      <w:p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اسم الدورة: ............................</w:t>
      </w:r>
    </w:p>
    <w:p w14:paraId="1454202C" w14:textId="77777777" w:rsidR="00FE7AD3" w:rsidRPr="00605EF0" w:rsidRDefault="00FE7AD3" w:rsidP="00FE7AD3">
      <w:p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اسم 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المشارك في</w:t>
      </w: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التقييم (اختياري): ............................</w:t>
      </w:r>
    </w:p>
    <w:p w14:paraId="7A62F7AC" w14:textId="77777777" w:rsidR="00FE7AD3" w:rsidRPr="00605EF0" w:rsidRDefault="00FE7AD3" w:rsidP="00FE7AD3">
      <w:p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أرجو وضع درجة كالتالي أمام كل بند: ............................</w:t>
      </w:r>
    </w:p>
    <w:p w14:paraId="41C475F6" w14:textId="77777777" w:rsidR="00FE7AD3" w:rsidRPr="00C73104" w:rsidRDefault="00FE7AD3" w:rsidP="00FE7AD3">
      <w:pPr>
        <w:pStyle w:val="a5"/>
        <w:numPr>
          <w:ilvl w:val="0"/>
          <w:numId w:val="32"/>
        </w:num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ضعيف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  <w:t>2-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مقبول  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  <w:t>3-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جيد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  <w:t>4 -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جيد جدا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  <w:t>5-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70C0"/>
          <w:left w:val="thinThickSmallGap" w:sz="24" w:space="0" w:color="0070C0"/>
          <w:bottom w:val="thinThickSmallGap" w:sz="24" w:space="0" w:color="0070C0"/>
          <w:right w:val="thinThickSmallGap" w:sz="24" w:space="0" w:color="0070C0"/>
          <w:insideH w:val="single" w:sz="4" w:space="0" w:color="0070C0"/>
          <w:insideV w:val="single" w:sz="4" w:space="0" w:color="0070C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FE7AD3" w:rsidRPr="00605EF0" w14:paraId="2C92A124" w14:textId="77777777" w:rsidTr="000257B4">
        <w:tc>
          <w:tcPr>
            <w:tcW w:w="714" w:type="pct"/>
            <w:vAlign w:val="center"/>
          </w:tcPr>
          <w:p w14:paraId="28EE32F7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البند</w:t>
            </w:r>
          </w:p>
        </w:tc>
        <w:tc>
          <w:tcPr>
            <w:tcW w:w="2768" w:type="pct"/>
          </w:tcPr>
          <w:p w14:paraId="5525E3FA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النقاط</w:t>
            </w:r>
          </w:p>
        </w:tc>
        <w:tc>
          <w:tcPr>
            <w:tcW w:w="714" w:type="pct"/>
          </w:tcPr>
          <w:p w14:paraId="29A7DB24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الدرجة</w:t>
            </w:r>
          </w:p>
        </w:tc>
        <w:tc>
          <w:tcPr>
            <w:tcW w:w="804" w:type="pct"/>
          </w:tcPr>
          <w:p w14:paraId="278ECE72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ملاحظات</w:t>
            </w:r>
          </w:p>
        </w:tc>
      </w:tr>
      <w:tr w:rsidR="00FE7AD3" w:rsidRPr="00605EF0" w14:paraId="700847FF" w14:textId="77777777" w:rsidTr="000257B4">
        <w:tc>
          <w:tcPr>
            <w:tcW w:w="714" w:type="pct"/>
            <w:vAlign w:val="center"/>
          </w:tcPr>
          <w:p w14:paraId="103C9EA0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أولا:</w:t>
            </w:r>
          </w:p>
          <w:p w14:paraId="009E0A9D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14:paraId="4A09DC23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درجة التمكن من المادة والثقة بالنفس</w:t>
            </w:r>
          </w:p>
          <w:p w14:paraId="774EFFE8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مدى الترتيب وتناسق الخطبة</w:t>
            </w:r>
          </w:p>
          <w:p w14:paraId="2CBC60BE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وضوح الهدف وحسن اختيار الموضوع</w:t>
            </w:r>
          </w:p>
          <w:p w14:paraId="51D81D6F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14:paraId="6AEDFEF1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475A58AA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FE7AD3" w:rsidRPr="00605EF0" w14:paraId="48BDA2E4" w14:textId="77777777" w:rsidTr="000257B4">
        <w:tc>
          <w:tcPr>
            <w:tcW w:w="714" w:type="pct"/>
            <w:vAlign w:val="center"/>
          </w:tcPr>
          <w:p w14:paraId="08BF0477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ثانيا:</w:t>
            </w:r>
          </w:p>
          <w:p w14:paraId="231B0267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14:paraId="5E37F398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الاستفادة من الإمكانات المتوفرة في المكان</w:t>
            </w:r>
          </w:p>
          <w:p w14:paraId="238907AE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وسائل الإيضاح كثيرة</w:t>
            </w:r>
          </w:p>
          <w:p w14:paraId="5AF8628B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وسائل الإيضاح معدة جيدا</w:t>
            </w:r>
          </w:p>
          <w:p w14:paraId="05E96184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وسائل الإيضاح متنوعة</w:t>
            </w:r>
          </w:p>
          <w:p w14:paraId="654EB175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14:paraId="16FAD1AA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2F4A1969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FE7AD3" w:rsidRPr="00605EF0" w14:paraId="5BB21388" w14:textId="77777777" w:rsidTr="000257B4">
        <w:tc>
          <w:tcPr>
            <w:tcW w:w="714" w:type="pct"/>
            <w:vAlign w:val="center"/>
          </w:tcPr>
          <w:p w14:paraId="2E1EE530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ثالثا:</w:t>
            </w:r>
          </w:p>
          <w:p w14:paraId="724B2C8A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14:paraId="48F89C9F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المقدمة قوية وواضحة وتشد الجمهور</w:t>
            </w:r>
          </w:p>
          <w:p w14:paraId="049D6E96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وضوح النقاط الرئيسية والفرعية</w:t>
            </w:r>
          </w:p>
          <w:p w14:paraId="26A81668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استعمال الاستشهادات بكثرة</w:t>
            </w:r>
          </w:p>
          <w:p w14:paraId="19706A2D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المعلومات جديدة ومفيدة ومقنعة</w:t>
            </w:r>
          </w:p>
          <w:p w14:paraId="08A60463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14:paraId="6402FABE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615A2E60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59A42F82" w14:textId="77777777" w:rsidR="00FE7AD3" w:rsidRDefault="00FE7AD3" w:rsidP="00FE7AD3">
      <w:r>
        <w:br w:type="page"/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70C0"/>
          <w:left w:val="thinThickSmallGap" w:sz="24" w:space="0" w:color="0070C0"/>
          <w:bottom w:val="thinThickSmallGap" w:sz="24" w:space="0" w:color="0070C0"/>
          <w:right w:val="thinThickSmallGap" w:sz="24" w:space="0" w:color="0070C0"/>
          <w:insideH w:val="single" w:sz="4" w:space="0" w:color="0070C0"/>
          <w:insideV w:val="single" w:sz="4" w:space="0" w:color="0070C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FE7AD3" w:rsidRPr="00605EF0" w14:paraId="09840C7E" w14:textId="77777777" w:rsidTr="000257B4">
        <w:tc>
          <w:tcPr>
            <w:tcW w:w="714" w:type="pct"/>
            <w:vAlign w:val="center"/>
          </w:tcPr>
          <w:p w14:paraId="0ABF65AC" w14:textId="77777777" w:rsidR="00FE7AD3" w:rsidRPr="00605EF0" w:rsidRDefault="00FE7AD3" w:rsidP="000257B4">
            <w:pPr>
              <w:keepNext/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lastRenderedPageBreak/>
              <w:t>رابعا:</w:t>
            </w:r>
          </w:p>
          <w:p w14:paraId="6BAC29FC" w14:textId="77777777" w:rsidR="00FE7AD3" w:rsidRPr="00605EF0" w:rsidRDefault="00FE7AD3" w:rsidP="000257B4">
            <w:pPr>
              <w:keepNext/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14:paraId="46D392B8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المظهر العام لائق</w:t>
            </w:r>
          </w:p>
          <w:p w14:paraId="3DB08585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الوقوف والمشي فعال</w:t>
            </w:r>
          </w:p>
          <w:p w14:paraId="37FF0FA4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حركات اليدين مناسبة وفعالة</w:t>
            </w:r>
          </w:p>
          <w:p w14:paraId="4F07D5A0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تعابير الوجه مناسبة وفعالة</w:t>
            </w:r>
          </w:p>
          <w:p w14:paraId="7A9B4D2A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نظرات العينين موزعة جيدا</w:t>
            </w:r>
          </w:p>
          <w:p w14:paraId="32EC2FA2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طبقات الصوت وتعبيراته فعالة</w:t>
            </w:r>
          </w:p>
          <w:p w14:paraId="29EC1891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الوقفات بين الكلمات والجمل صحيحة </w:t>
            </w:r>
          </w:p>
          <w:p w14:paraId="61774DC9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الابتسامة والفكاهة والمرح</w:t>
            </w:r>
          </w:p>
          <w:p w14:paraId="38F0136D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اللغة بسيطة ومناسبة والجمل قصيرة</w:t>
            </w:r>
          </w:p>
          <w:p w14:paraId="6D261CA7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14:paraId="6A262DA0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55B12FCF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FE7AD3" w:rsidRPr="00605EF0" w14:paraId="72DD2A40" w14:textId="77777777" w:rsidTr="000257B4">
        <w:tc>
          <w:tcPr>
            <w:tcW w:w="714" w:type="pct"/>
            <w:vAlign w:val="center"/>
          </w:tcPr>
          <w:p w14:paraId="29DFEDA8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خامسا:</w:t>
            </w:r>
          </w:p>
          <w:p w14:paraId="0EACFC22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14:paraId="1D515D60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الالتزام بالوقت ضمن المعقول</w:t>
            </w:r>
          </w:p>
          <w:p w14:paraId="5577E81E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انتباه ومشاركة الجمهور مستمرة</w:t>
            </w:r>
          </w:p>
          <w:p w14:paraId="7410A23C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الأسئلة والنقاش بفعالية</w:t>
            </w:r>
          </w:p>
          <w:p w14:paraId="3D2CC1BF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استماع المحاضرة للجمهور</w:t>
            </w:r>
          </w:p>
          <w:p w14:paraId="7911903A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14:paraId="31D70B17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21D13B50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29AAD050" w14:textId="77777777" w:rsidR="00FE7AD3" w:rsidRDefault="00FE7AD3" w:rsidP="00FE7AD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190658AB" w14:textId="77777777" w:rsidR="00FE7AD3" w:rsidRPr="00396038" w:rsidRDefault="00FE7AD3" w:rsidP="00FE7AD3">
      <w:pPr>
        <w:bidi w:val="0"/>
        <w:spacing w:after="160" w:line="259" w:lineRule="auto"/>
        <w:jc w:val="left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14:paraId="2384562A" w14:textId="77777777" w:rsidR="00FE7AD3" w:rsidRPr="00C73104" w:rsidRDefault="00FE7AD3" w:rsidP="00FE7AD3">
      <w:pPr>
        <w:jc w:val="center"/>
        <w:rPr>
          <w:rFonts w:ascii="Adobe Arabic" w:hAnsi="Adobe Arabic" w:cs="Adobe Arabic"/>
          <w:b/>
          <w:bCs/>
          <w:color w:val="2F5496" w:themeColor="accent1" w:themeShade="BF"/>
          <w:sz w:val="44"/>
          <w:szCs w:val="44"/>
          <w:rtl/>
          <w:lang w:bidi="ar-EG"/>
        </w:rPr>
      </w:pPr>
      <w:r w:rsidRPr="00C73104">
        <w:rPr>
          <w:rFonts w:ascii="Adobe Arabic" w:hAnsi="Adobe Arabic" w:cs="Adobe Arabic"/>
          <w:b/>
          <w:bCs/>
          <w:color w:val="2F5496" w:themeColor="accent1" w:themeShade="BF"/>
          <w:sz w:val="44"/>
          <w:szCs w:val="44"/>
          <w:rtl/>
          <w:lang w:bidi="ar-EG"/>
        </w:rPr>
        <w:lastRenderedPageBreak/>
        <w:t>نموذج التقييم العام</w:t>
      </w:r>
    </w:p>
    <w:p w14:paraId="26EA4C05" w14:textId="77777777" w:rsidR="00FE7AD3" w:rsidRPr="00396038" w:rsidRDefault="00FE7AD3" w:rsidP="00FE7AD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الدورة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:</w:t>
      </w:r>
    </w:p>
    <w:p w14:paraId="05732F97" w14:textId="77777777" w:rsidR="00FE7AD3" w:rsidRPr="00396038" w:rsidRDefault="00FE7AD3" w:rsidP="00FE7AD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المدرب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:</w:t>
      </w:r>
    </w:p>
    <w:p w14:paraId="2EF56A2E" w14:textId="77777777" w:rsidR="00FE7AD3" w:rsidRPr="00396038" w:rsidRDefault="00FE7AD3" w:rsidP="00FE7AD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المشارك:</w:t>
      </w:r>
    </w:p>
    <w:p w14:paraId="17F734A4" w14:textId="77777777" w:rsidR="00FE7AD3" w:rsidRPr="00396038" w:rsidRDefault="00FE7AD3" w:rsidP="00FE7AD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الشركة / الجهة:</w:t>
      </w:r>
    </w:p>
    <w:p w14:paraId="01AB2776" w14:textId="77777777" w:rsidR="00FE7AD3" w:rsidRPr="00396038" w:rsidRDefault="00FE7AD3" w:rsidP="00FE7AD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الرجاء وضع علامة </w:t>
      </w:r>
      <w:r>
        <w:rPr>
          <w:rFonts w:ascii="Adobe Arabic" w:hAnsi="Adobe Arabic" w:cs="Adobe Arabic"/>
          <w:b/>
          <w:bCs/>
          <w:color w:val="002060"/>
          <w:sz w:val="36"/>
          <w:szCs w:val="36"/>
          <w:lang w:bidi="ar-EG"/>
        </w:rPr>
        <w:sym w:font="Wingdings" w:char="F0FC"/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 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SY"/>
        </w:rPr>
        <w:t>في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 (المربع) الذي يتوافق مع رأيك وقناعتك الشخصية</w:t>
      </w:r>
    </w:p>
    <w:tbl>
      <w:tblPr>
        <w:bidiVisual/>
        <w:tblW w:w="4859" w:type="pct"/>
        <w:tblInd w:w="150" w:type="dxa"/>
        <w:tblBorders>
          <w:top w:val="thinThickSmallGap" w:sz="24" w:space="0" w:color="0070C0"/>
          <w:left w:val="thinThickSmallGap" w:sz="24" w:space="0" w:color="0070C0"/>
          <w:bottom w:val="thinThickSmallGap" w:sz="24" w:space="0" w:color="0070C0"/>
          <w:right w:val="thickThinMediumGap" w:sz="24" w:space="0" w:color="0070C0"/>
          <w:insideH w:val="single" w:sz="4" w:space="0" w:color="0070C0"/>
          <w:insideV w:val="single" w:sz="4" w:space="0" w:color="0070C0"/>
        </w:tblBorders>
        <w:tblLook w:val="01E0" w:firstRow="1" w:lastRow="1" w:firstColumn="1" w:lastColumn="1" w:noHBand="0" w:noVBand="0"/>
      </w:tblPr>
      <w:tblGrid>
        <w:gridCol w:w="4967"/>
        <w:gridCol w:w="1068"/>
        <w:gridCol w:w="1082"/>
        <w:gridCol w:w="958"/>
        <w:gridCol w:w="1221"/>
        <w:gridCol w:w="773"/>
      </w:tblGrid>
      <w:tr w:rsidR="00FE7AD3" w:rsidRPr="00301274" w14:paraId="7435E186" w14:textId="77777777" w:rsidTr="000257B4">
        <w:tc>
          <w:tcPr>
            <w:tcW w:w="2470" w:type="pct"/>
          </w:tcPr>
          <w:p w14:paraId="1E158FF8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</w:tcPr>
          <w:p w14:paraId="3C40D61E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1E631025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596F2DB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193989E5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4F6BC373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FE7AD3" w:rsidRPr="00301274" w14:paraId="5D48322E" w14:textId="77777777" w:rsidTr="000257B4">
        <w:tc>
          <w:tcPr>
            <w:tcW w:w="2470" w:type="pct"/>
          </w:tcPr>
          <w:p w14:paraId="5219CE3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تاريخ عقد البرنامج</w:t>
            </w:r>
          </w:p>
          <w:p w14:paraId="4308C343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مدة تنفيذ البرنامج</w:t>
            </w:r>
          </w:p>
          <w:p w14:paraId="4237AC6B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عدد ساعات التدريب اليومية</w:t>
            </w:r>
          </w:p>
          <w:p w14:paraId="6CDE5ED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قاعة التدريب (السعة / الإضاءة)</w:t>
            </w:r>
          </w:p>
          <w:p w14:paraId="29E9FD88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خدمات التغذية</w:t>
            </w:r>
          </w:p>
          <w:p w14:paraId="10B01B8F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الاستراحات</w:t>
            </w:r>
          </w:p>
          <w:p w14:paraId="4F1DE58F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تجانس المتدربين علميا</w:t>
            </w:r>
          </w:p>
          <w:p w14:paraId="48FC8A0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وسائل العرض التدريبية</w:t>
            </w:r>
          </w:p>
          <w:p w14:paraId="1B47D150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</w:tcPr>
          <w:p w14:paraId="2D35A854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</w:tcPr>
          <w:p w14:paraId="7E87762E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</w:tcPr>
          <w:p w14:paraId="2DCDB07B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</w:tcPr>
          <w:p w14:paraId="46F83C92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</w:tcPr>
          <w:p w14:paraId="3C38775E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FE7AD3" w:rsidRPr="00301274" w14:paraId="6F809FC6" w14:textId="77777777" w:rsidTr="000257B4">
        <w:trPr>
          <w:trHeight w:val="310"/>
        </w:trPr>
        <w:tc>
          <w:tcPr>
            <w:tcW w:w="2470" w:type="pct"/>
          </w:tcPr>
          <w:p w14:paraId="35B9F12B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</w:tcPr>
          <w:p w14:paraId="3965CC0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1150CE03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63FBF5A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540CA43F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0405D9C9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FE7AD3" w:rsidRPr="00301274" w14:paraId="0A857376" w14:textId="77777777" w:rsidTr="000257B4">
        <w:tc>
          <w:tcPr>
            <w:tcW w:w="2470" w:type="pct"/>
          </w:tcPr>
          <w:p w14:paraId="347E7221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توافق اهداف البرنامج مع احتياجاتك</w:t>
            </w:r>
          </w:p>
          <w:p w14:paraId="71ED37EC" w14:textId="77777777" w:rsidR="00FE7AD3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المحتوى العلمي للبرنامج</w:t>
            </w:r>
          </w:p>
          <w:p w14:paraId="34875411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34" w:type="pct"/>
          </w:tcPr>
          <w:p w14:paraId="46B0E96A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</w:tcPr>
          <w:p w14:paraId="0BF76E2A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</w:tcPr>
          <w:p w14:paraId="2E49EEE4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</w:tcPr>
          <w:p w14:paraId="655E6C0E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</w:tcPr>
          <w:p w14:paraId="72643D02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FE7AD3" w:rsidRPr="00301274" w14:paraId="446B81ED" w14:textId="77777777" w:rsidTr="000257B4">
        <w:tc>
          <w:tcPr>
            <w:tcW w:w="2470" w:type="pct"/>
          </w:tcPr>
          <w:p w14:paraId="3CAB218D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lastRenderedPageBreak/>
              <w:t>أساليب التدريب المستخدمة</w:t>
            </w:r>
          </w:p>
        </w:tc>
        <w:tc>
          <w:tcPr>
            <w:tcW w:w="534" w:type="pct"/>
          </w:tcPr>
          <w:p w14:paraId="0C32F418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19CAF657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1A59353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6B5BF92A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4272AD34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FE7AD3" w:rsidRPr="00301274" w14:paraId="5B1A7EAB" w14:textId="77777777" w:rsidTr="000257B4">
        <w:tc>
          <w:tcPr>
            <w:tcW w:w="2470" w:type="pct"/>
          </w:tcPr>
          <w:p w14:paraId="6B64395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أساليب التدريب التي أتبعت</w:t>
            </w:r>
          </w:p>
          <w:p w14:paraId="7EF97D92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الموازنة بين الجانب النظري والتطبيقي </w:t>
            </w:r>
          </w:p>
          <w:p w14:paraId="445353AF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</w:tcPr>
          <w:p w14:paraId="4BBE2DFA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</w:tcPr>
          <w:p w14:paraId="59F69BA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</w:tcPr>
          <w:p w14:paraId="64BE0240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</w:tcPr>
          <w:p w14:paraId="68692E02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</w:tcPr>
          <w:p w14:paraId="2616FDF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FE7AD3" w:rsidRPr="00301274" w14:paraId="5BC72D72" w14:textId="77777777" w:rsidTr="000257B4">
        <w:tc>
          <w:tcPr>
            <w:tcW w:w="2470" w:type="pct"/>
          </w:tcPr>
          <w:p w14:paraId="227A42F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</w:tcPr>
          <w:p w14:paraId="47678CDE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6A93EEA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48373384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08C0274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4EB04801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FE7AD3" w:rsidRPr="00301274" w14:paraId="45C6B5B7" w14:textId="77777777" w:rsidTr="000257B4">
        <w:tc>
          <w:tcPr>
            <w:tcW w:w="2470" w:type="pct"/>
          </w:tcPr>
          <w:p w14:paraId="03275B84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الالتزام بالموعد المحدد للمحاضرة</w:t>
            </w:r>
          </w:p>
          <w:p w14:paraId="17EE760D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تمكنه من المادة العلمية</w:t>
            </w:r>
          </w:p>
          <w:p w14:paraId="323392D0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</w:tcPr>
          <w:p w14:paraId="7F9407FB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</w:tcPr>
          <w:p w14:paraId="6D0320E4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</w:tcPr>
          <w:p w14:paraId="2C11BCA5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</w:tcPr>
          <w:p w14:paraId="3F7EDC7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</w:tcPr>
          <w:p w14:paraId="00DD530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73361195" w14:textId="77777777" w:rsidR="00FE7AD3" w:rsidRPr="00396038" w:rsidRDefault="00FE7AD3" w:rsidP="00FE7AD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7C4D8034" w14:textId="77777777" w:rsidR="00FE7AD3" w:rsidRPr="00F0670E" w:rsidRDefault="00FE7AD3" w:rsidP="00FE7AD3">
      <w:pPr>
        <w:rPr>
          <w:rStyle w:val="Hyperlink"/>
          <w:rFonts w:ascii="Sakkal Majalla" w:hAnsi="Sakkal Majalla" w:cs="Sakkal Majalla"/>
          <w:b/>
          <w:bCs/>
          <w:sz w:val="42"/>
          <w:szCs w:val="42"/>
          <w:rtl/>
          <w:lang w:bidi="ar-EG"/>
        </w:rPr>
      </w:pPr>
      <w:hyperlink r:id="rId9" w:history="1">
        <w:r w:rsidRPr="00F0670E">
          <w:rPr>
            <w:rStyle w:val="Hyperlink"/>
            <w:rFonts w:ascii="Sakkal Majalla" w:hAnsi="Sakkal Majalla" w:cs="Sakkal Majalla" w:hint="cs"/>
            <w:b/>
            <w:bCs/>
            <w:sz w:val="42"/>
            <w:szCs w:val="42"/>
            <w:rtl/>
            <w:lang w:bidi="ar-EG"/>
          </w:rPr>
          <w:t>الرجاء الإفادة بأية ملاحظات أخرى</w:t>
        </w:r>
      </w:hyperlink>
      <w:r w:rsidRPr="00F0670E">
        <w:rPr>
          <w:rStyle w:val="Hyperlink"/>
          <w:rFonts w:ascii="Sakkal Majalla" w:hAnsi="Sakkal Majalla" w:cs="Sakkal Majalla" w:hint="cs"/>
          <w:b/>
          <w:bCs/>
          <w:sz w:val="42"/>
          <w:szCs w:val="42"/>
          <w:rtl/>
          <w:lang w:bidi="ar-EG"/>
        </w:rPr>
        <w:t>:</w:t>
      </w:r>
    </w:p>
    <w:p w14:paraId="773CA9C5" w14:textId="6DA417C7" w:rsidR="00FE7AD3" w:rsidRPr="00F0670E" w:rsidRDefault="00FE7AD3" w:rsidP="00FE7AD3">
      <w:pPr>
        <w:spacing w:line="480" w:lineRule="auto"/>
        <w:rPr>
          <w:rFonts w:ascii="Sakkal Majalla" w:hAnsi="Sakkal Majalla" w:cs="Sakkal Majalla"/>
          <w:color w:val="002060"/>
          <w:sz w:val="32"/>
          <w:lang w:bidi="ar-EG"/>
        </w:rPr>
      </w:pPr>
      <w:r w:rsidRPr="00F0670E">
        <w:rPr>
          <w:rFonts w:ascii="Sakkal Majalla" w:hAnsi="Sakkal Majalla" w:cs="Sakkal Majalla" w:hint="cs"/>
          <w:color w:val="002060"/>
          <w:sz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590A664F" w14:textId="2934A069" w:rsidR="00F30991" w:rsidRPr="00F30991" w:rsidRDefault="00F30991" w:rsidP="00F30991">
      <w:pPr>
        <w:spacing w:line="240" w:lineRule="auto"/>
        <w:jc w:val="left"/>
        <w:rPr>
          <w:rFonts w:ascii="Sakkal Majalla" w:hAnsi="Sakkal Majalla" w:cs="Sakkal Majalla"/>
          <w:b/>
          <w:bCs/>
          <w:sz w:val="36"/>
          <w:szCs w:val="36"/>
          <w:lang w:bidi="ar-EG"/>
        </w:rPr>
      </w:pPr>
    </w:p>
    <w:sectPr w:rsidR="00F30991" w:rsidRPr="00F30991" w:rsidSect="00F0683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 w:code="9"/>
      <w:pgMar w:top="720" w:right="720" w:bottom="720" w:left="720" w:header="708" w:footer="277" w:gutter="0"/>
      <w:pgNumType w:start="0"/>
      <w:cols w:space="708"/>
      <w:titlePg/>
      <w:bidi/>
      <w:rtlGutter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70D2B9" w14:textId="77777777" w:rsidR="00E90D48" w:rsidRDefault="00E90D48" w:rsidP="00F53D08">
      <w:pPr>
        <w:spacing w:line="240" w:lineRule="auto"/>
      </w:pPr>
      <w:r>
        <w:separator/>
      </w:r>
    </w:p>
  </w:endnote>
  <w:endnote w:type="continuationSeparator" w:id="0">
    <w:p w14:paraId="35289C6D" w14:textId="77777777" w:rsidR="00E90D48" w:rsidRDefault="00E90D48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panose1 w:val="020B0503030403030204"/>
    <w:charset w:val="00"/>
    <w:family w:val="swiss"/>
    <w:pitch w:val="variable"/>
    <w:sig w:usb0="80002067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9CCE8E" w14:textId="77777777" w:rsidR="00731AD0" w:rsidRDefault="00731AD0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40"/>
        <w:szCs w:val="44"/>
        <w:rtl/>
      </w:rPr>
      <w:id w:val="208301790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0BA8E85" w14:textId="3C392D4F" w:rsidR="00031A31" w:rsidRPr="00031A31" w:rsidRDefault="00031A31" w:rsidP="00031A31">
        <w:pPr>
          <w:pStyle w:val="a4"/>
          <w:ind w:left="9360"/>
          <w:jc w:val="left"/>
          <w:rPr>
            <w:sz w:val="40"/>
            <w:szCs w:val="44"/>
          </w:rPr>
        </w:pPr>
        <w:r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55CCBFEA" wp14:editId="606D5BCF">
                  <wp:simplePos x="0" y="0"/>
                  <wp:positionH relativeFrom="page">
                    <wp:align>left</wp:align>
                  </wp:positionH>
                  <wp:positionV relativeFrom="paragraph">
                    <wp:posOffset>-3498850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1D25B981" id="Group 39" o:spid="_x0000_s1026" style="position:absolute;margin-left:0;margin-top:-275.5pt;width:326.5pt;height:328pt;z-index:251662336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Pr="00031A31">
          <w:rPr>
            <w:color w:val="168489"/>
            <w:sz w:val="40"/>
            <w:szCs w:val="44"/>
          </w:rPr>
          <w:fldChar w:fldCharType="begin"/>
        </w:r>
        <w:r w:rsidRPr="00031A31">
          <w:rPr>
            <w:color w:val="168489"/>
            <w:sz w:val="40"/>
            <w:szCs w:val="44"/>
          </w:rPr>
          <w:instrText xml:space="preserve"> PAGE   \* MERGEFORMAT </w:instrText>
        </w:r>
        <w:r w:rsidRPr="00031A31">
          <w:rPr>
            <w:color w:val="168489"/>
            <w:sz w:val="40"/>
            <w:szCs w:val="44"/>
          </w:rPr>
          <w:fldChar w:fldCharType="separate"/>
        </w:r>
        <w:r w:rsidRPr="00031A31">
          <w:rPr>
            <w:noProof/>
            <w:color w:val="168489"/>
            <w:sz w:val="40"/>
            <w:szCs w:val="44"/>
          </w:rPr>
          <w:t>2</w:t>
        </w:r>
        <w:r w:rsidRPr="00031A31">
          <w:rPr>
            <w:noProof/>
            <w:color w:val="168489"/>
            <w:sz w:val="40"/>
            <w:szCs w:val="44"/>
          </w:rPr>
          <w:fldChar w:fldCharType="end"/>
        </w:r>
      </w:p>
    </w:sdtContent>
  </w:sdt>
  <w:p w14:paraId="2FFA4CC6" w14:textId="3E772DE1" w:rsidR="008D42C1" w:rsidRPr="000F243F" w:rsidRDefault="00731AD0" w:rsidP="000F243F">
    <w:pPr>
      <w:pStyle w:val="a4"/>
      <w:rPr>
        <w:szCs w:val="28"/>
        <w:rtl/>
      </w:rPr>
    </w:pPr>
    <w:r>
      <w:rPr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406ECD1A" wp14:editId="62FAF79A">
              <wp:simplePos x="0" y="0"/>
              <wp:positionH relativeFrom="column">
                <wp:posOffset>2066925</wp:posOffset>
              </wp:positionH>
              <wp:positionV relativeFrom="paragraph">
                <wp:posOffset>127635</wp:posOffset>
              </wp:positionV>
              <wp:extent cx="1590675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90675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DED2BD3" w14:textId="77777777" w:rsidR="00731AD0" w:rsidRPr="00731AD0" w:rsidRDefault="00731AD0" w:rsidP="00731AD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4"/>
                              <w:lang w:bidi="ar-JO"/>
                            </w:rPr>
                          </w:pPr>
                          <w:r w:rsidRPr="00731AD0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06ECD1A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57" type="#_x0000_t202" style="position:absolute;left:0;text-align:left;margin-left:162.75pt;margin-top:10.05pt;width:125.25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" filled="f" stroked="f" strokeweight=".5pt">
              <v:textbox>
                <w:txbxContent>
                  <w:p w14:paraId="4DED2BD3" w14:textId="77777777" w:rsidR="00731AD0" w:rsidRPr="00731AD0" w:rsidRDefault="00731AD0" w:rsidP="00731AD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4"/>
                        <w:lang w:bidi="ar-JO"/>
                      </w:rPr>
                    </w:pPr>
                    <w:r w:rsidRPr="00731AD0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17DB59C" wp14:editId="49BFA7C2">
              <wp:simplePos x="0" y="0"/>
              <wp:positionH relativeFrom="column">
                <wp:posOffset>-313690</wp:posOffset>
              </wp:positionH>
              <wp:positionV relativeFrom="page">
                <wp:posOffset>10460990</wp:posOffset>
              </wp:positionV>
              <wp:extent cx="1377950" cy="282575"/>
              <wp:effectExtent l="0" t="0" r="0" b="3175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79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1382C81" w14:textId="77777777" w:rsidR="00731AD0" w:rsidRPr="007C020A" w:rsidRDefault="00731AD0" w:rsidP="00731AD0">
                          <w:pPr>
                            <w:bidi w:val="0"/>
                            <w:spacing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7DB59C" id="مستطيل 2" o:spid="_x0000_s1058" style="position:absolute;left:0;text-align:left;margin-left:-24.7pt;margin-top:823.7pt;width:108.5pt;height:22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" filled="f" stroked="f" strokeweight="1pt">
              <v:textbox>
                <w:txbxContent>
                  <w:p w14:paraId="71382C81" w14:textId="77777777" w:rsidR="00731AD0" w:rsidRPr="007C020A" w:rsidRDefault="00731AD0" w:rsidP="00731AD0">
                    <w:pPr>
                      <w:bidi w:val="0"/>
                      <w:spacing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1957BA7" wp14:editId="0D820604">
              <wp:simplePos x="0" y="0"/>
              <wp:positionH relativeFrom="margin">
                <wp:posOffset>4271645</wp:posOffset>
              </wp:positionH>
              <wp:positionV relativeFrom="paragraph">
                <wp:posOffset>238125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5ECB58D" w14:textId="77777777" w:rsidR="00731AD0" w:rsidRPr="00DC31A5" w:rsidRDefault="00731AD0" w:rsidP="00731AD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14FDCDF9" w14:textId="77777777" w:rsidR="00731AD0" w:rsidRPr="00DC31A5" w:rsidRDefault="00731AD0" w:rsidP="00731AD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67D384B9" w14:textId="77777777" w:rsidR="00731AD0" w:rsidRPr="00DC31A5" w:rsidRDefault="00731AD0" w:rsidP="00731AD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3897A10C" w14:textId="77777777" w:rsidR="00731AD0" w:rsidRPr="00DC31A5" w:rsidRDefault="00731AD0" w:rsidP="00731AD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2C0A1C28" w14:textId="77777777" w:rsidR="00731AD0" w:rsidRDefault="00731AD0" w:rsidP="00731AD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1AE6F95C" w14:textId="77777777" w:rsidR="00731AD0" w:rsidRPr="00DC31A5" w:rsidRDefault="00731AD0" w:rsidP="00731AD0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957BA7" id="مستطيل 38" o:spid="_x0000_s1059" style="position:absolute;left:0;text-align:left;margin-left:336.35pt;margin-top:18.75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" filled="f" stroked="f" strokeweight="1pt">
              <v:textbox>
                <w:txbxContent>
                  <w:p w14:paraId="75ECB58D" w14:textId="77777777" w:rsidR="00731AD0" w:rsidRPr="00DC31A5" w:rsidRDefault="00731AD0" w:rsidP="00731AD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14FDCDF9" w14:textId="77777777" w:rsidR="00731AD0" w:rsidRPr="00DC31A5" w:rsidRDefault="00731AD0" w:rsidP="00731AD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67D384B9" w14:textId="77777777" w:rsidR="00731AD0" w:rsidRPr="00DC31A5" w:rsidRDefault="00731AD0" w:rsidP="00731AD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3897A10C" w14:textId="77777777" w:rsidR="00731AD0" w:rsidRPr="00DC31A5" w:rsidRDefault="00731AD0" w:rsidP="00731AD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2C0A1C28" w14:textId="77777777" w:rsidR="00731AD0" w:rsidRDefault="00731AD0" w:rsidP="00731AD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1AE6F95C" w14:textId="77777777" w:rsidR="00731AD0" w:rsidRPr="00DC31A5" w:rsidRDefault="00731AD0" w:rsidP="00731AD0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F40BA5" w14:textId="77777777" w:rsidR="000F243F" w:rsidRPr="000F243F" w:rsidRDefault="00F0683A" w:rsidP="00F0683A">
    <w:pPr>
      <w:pStyle w:val="a4"/>
      <w:tabs>
        <w:tab w:val="clear" w:pos="4680"/>
        <w:tab w:val="clear" w:pos="9360"/>
        <w:tab w:val="center" w:pos="5233"/>
      </w:tabs>
    </w:pPr>
    <w:r>
      <w:rPr>
        <w:rtl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5465FD" w14:textId="77777777" w:rsidR="00E90D48" w:rsidRDefault="00E90D48" w:rsidP="00F53D08">
      <w:pPr>
        <w:spacing w:line="240" w:lineRule="auto"/>
      </w:pPr>
      <w:r>
        <w:separator/>
      </w:r>
    </w:p>
  </w:footnote>
  <w:footnote w:type="continuationSeparator" w:id="0">
    <w:p w14:paraId="33750607" w14:textId="77777777" w:rsidR="00E90D48" w:rsidRDefault="00E90D48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25C7B7" w14:textId="77777777" w:rsidR="00731AD0" w:rsidRDefault="00731AD0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886980" w14:textId="77777777" w:rsidR="00301274" w:rsidRPr="00902465" w:rsidRDefault="00031A31" w:rsidP="00031A31">
    <w:pPr>
      <w:pStyle w:val="a3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2FCDDDBE" wp14:editId="3D091CB8">
          <wp:simplePos x="0" y="0"/>
          <wp:positionH relativeFrom="leftMargin">
            <wp:posOffset>292100</wp:posOffset>
          </wp:positionH>
          <wp:positionV relativeFrom="paragraph">
            <wp:posOffset>-387350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2538888" wp14:editId="59A97A7C">
              <wp:simplePos x="0" y="0"/>
              <wp:positionH relativeFrom="page">
                <wp:posOffset>-257175</wp:posOffset>
              </wp:positionH>
              <wp:positionV relativeFrom="paragraph">
                <wp:posOffset>-443865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63DF13" w14:textId="05E5ABBA" w:rsidR="00031A31" w:rsidRPr="00031A31" w:rsidRDefault="00307B0F" w:rsidP="00031A31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307B0F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مهارات التواصل في بيئة العمل</w:t>
                            </w:r>
                            <w:r w:rsid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FE7AD3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استمارة تقييم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2538888" id="Group 38" o:spid="_x0000_s1054" style="position:absolute;left:0;text-align:left;margin-left:-20.25pt;margin-top:-34.95pt;width:633.45pt;height:56.25pt;z-index:251659264;mso-position-horizontal-relative:page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">
              <v:shape id="شكل حر 769906" o:spid="_x0000_s1055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1A63DF13" w14:textId="05E5ABBA" w:rsidR="00031A31" w:rsidRPr="00031A31" w:rsidRDefault="00307B0F" w:rsidP="00031A31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307B0F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مهارات التواصل في بيئة العمل</w:t>
                      </w:r>
                      <w:r w:rsid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FE7AD3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استمارة تقييم</w:t>
                      </w:r>
                    </w:p>
                  </w:txbxContent>
                </v:textbox>
              </v:shape>
              <v:shape id="شكل حر 769907" o:spid="_x0000_s1056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  <w:r w:rsidR="004A0F3E">
      <w:rPr>
        <w:lang w:bidi="ar-EG"/>
      </w:rPr>
      <w:t xml:space="preserve"> </w:t>
    </w:r>
    <w:r w:rsidR="000F243F">
      <w:rPr>
        <w:rFonts w:ascii="Dubai" w:hAnsi="Dubai" w:cs="Dubai" w:hint="cs"/>
        <w:sz w:val="32"/>
        <w:rtl/>
      </w:rPr>
      <w:t xml:space="preserve"> </w:t>
    </w:r>
  </w:p>
  <w:p w14:paraId="57443B80" w14:textId="77777777" w:rsidR="008D42C1" w:rsidRDefault="008D42C1" w:rsidP="00031A31">
    <w:pPr>
      <w:pStyle w:val="a3"/>
      <w:rPr>
        <w:lang w:bidi="ar-EG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D3544E" w14:textId="77777777" w:rsidR="00731AD0" w:rsidRDefault="00731AD0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68BA721F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399.75pt;height:373.5pt;visibility:visible" o:bullet="t">
        <v:imagedata r:id="rId1" o:title="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F494710"/>
    <w:multiLevelType w:val="hybridMultilevel"/>
    <w:tmpl w:val="8174B992"/>
    <w:lvl w:ilvl="0" w:tplc="286033E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42588569">
    <w:abstractNumId w:val="28"/>
  </w:num>
  <w:num w:numId="2" w16cid:durableId="1376469628">
    <w:abstractNumId w:val="14"/>
  </w:num>
  <w:num w:numId="3" w16cid:durableId="804005170">
    <w:abstractNumId w:val="15"/>
  </w:num>
  <w:num w:numId="4" w16cid:durableId="1649362753">
    <w:abstractNumId w:val="24"/>
  </w:num>
  <w:num w:numId="5" w16cid:durableId="845092459">
    <w:abstractNumId w:val="2"/>
  </w:num>
  <w:num w:numId="6" w16cid:durableId="370421879">
    <w:abstractNumId w:val="1"/>
  </w:num>
  <w:num w:numId="7" w16cid:durableId="1585651849">
    <w:abstractNumId w:val="10"/>
  </w:num>
  <w:num w:numId="8" w16cid:durableId="174617345">
    <w:abstractNumId w:val="23"/>
  </w:num>
  <w:num w:numId="9" w16cid:durableId="566888658">
    <w:abstractNumId w:val="19"/>
  </w:num>
  <w:num w:numId="10" w16cid:durableId="2131128316">
    <w:abstractNumId w:val="27"/>
  </w:num>
  <w:num w:numId="11" w16cid:durableId="332531205">
    <w:abstractNumId w:val="17"/>
  </w:num>
  <w:num w:numId="12" w16cid:durableId="1987395813">
    <w:abstractNumId w:val="31"/>
  </w:num>
  <w:num w:numId="13" w16cid:durableId="1660767477">
    <w:abstractNumId w:val="7"/>
  </w:num>
  <w:num w:numId="14" w16cid:durableId="1576276298">
    <w:abstractNumId w:val="9"/>
  </w:num>
  <w:num w:numId="15" w16cid:durableId="1201749380">
    <w:abstractNumId w:val="5"/>
  </w:num>
  <w:num w:numId="16" w16cid:durableId="1441143823">
    <w:abstractNumId w:val="22"/>
  </w:num>
  <w:num w:numId="17" w16cid:durableId="680395868">
    <w:abstractNumId w:val="25"/>
  </w:num>
  <w:num w:numId="18" w16cid:durableId="543981527">
    <w:abstractNumId w:val="0"/>
  </w:num>
  <w:num w:numId="19" w16cid:durableId="774902847">
    <w:abstractNumId w:val="18"/>
  </w:num>
  <w:num w:numId="20" w16cid:durableId="438258749">
    <w:abstractNumId w:val="29"/>
  </w:num>
  <w:num w:numId="21" w16cid:durableId="449054104">
    <w:abstractNumId w:val="12"/>
  </w:num>
  <w:num w:numId="22" w16cid:durableId="2127575621">
    <w:abstractNumId w:val="6"/>
  </w:num>
  <w:num w:numId="23" w16cid:durableId="1556043174">
    <w:abstractNumId w:val="20"/>
  </w:num>
  <w:num w:numId="24" w16cid:durableId="163478997">
    <w:abstractNumId w:val="16"/>
  </w:num>
  <w:num w:numId="25" w16cid:durableId="1976059453">
    <w:abstractNumId w:val="8"/>
  </w:num>
  <w:num w:numId="26" w16cid:durableId="362678004">
    <w:abstractNumId w:val="26"/>
  </w:num>
  <w:num w:numId="27" w16cid:durableId="1423910515">
    <w:abstractNumId w:val="3"/>
  </w:num>
  <w:num w:numId="28" w16cid:durableId="1294796975">
    <w:abstractNumId w:val="21"/>
  </w:num>
  <w:num w:numId="29" w16cid:durableId="986201963">
    <w:abstractNumId w:val="30"/>
  </w:num>
  <w:num w:numId="30" w16cid:durableId="1224026278">
    <w:abstractNumId w:val="11"/>
  </w:num>
  <w:num w:numId="31" w16cid:durableId="1260791859">
    <w:abstractNumId w:val="4"/>
  </w:num>
  <w:num w:numId="32" w16cid:durableId="702755860">
    <w:abstractNumId w:val="13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13E5"/>
    <w:rsid w:val="00015BA6"/>
    <w:rsid w:val="000175C5"/>
    <w:rsid w:val="00017C30"/>
    <w:rsid w:val="00026EBD"/>
    <w:rsid w:val="00031285"/>
    <w:rsid w:val="00031A31"/>
    <w:rsid w:val="000367F7"/>
    <w:rsid w:val="00040B1C"/>
    <w:rsid w:val="00052041"/>
    <w:rsid w:val="00057FFB"/>
    <w:rsid w:val="0006418D"/>
    <w:rsid w:val="000724CA"/>
    <w:rsid w:val="00075B3B"/>
    <w:rsid w:val="00081158"/>
    <w:rsid w:val="00090487"/>
    <w:rsid w:val="000924E0"/>
    <w:rsid w:val="000B19ED"/>
    <w:rsid w:val="000B4041"/>
    <w:rsid w:val="000C23A2"/>
    <w:rsid w:val="000C4B58"/>
    <w:rsid w:val="000D2BF9"/>
    <w:rsid w:val="000E7DA2"/>
    <w:rsid w:val="000F243F"/>
    <w:rsid w:val="000F65A1"/>
    <w:rsid w:val="001101A0"/>
    <w:rsid w:val="00145EBB"/>
    <w:rsid w:val="00146067"/>
    <w:rsid w:val="00150A53"/>
    <w:rsid w:val="00194181"/>
    <w:rsid w:val="00195C1F"/>
    <w:rsid w:val="001B76D1"/>
    <w:rsid w:val="001D1A3B"/>
    <w:rsid w:val="001D350A"/>
    <w:rsid w:val="001E1BF1"/>
    <w:rsid w:val="001F0B9B"/>
    <w:rsid w:val="001F243B"/>
    <w:rsid w:val="001F3121"/>
    <w:rsid w:val="002021EF"/>
    <w:rsid w:val="00206D6C"/>
    <w:rsid w:val="0021196B"/>
    <w:rsid w:val="0022035D"/>
    <w:rsid w:val="00220C53"/>
    <w:rsid w:val="00226469"/>
    <w:rsid w:val="00235BF7"/>
    <w:rsid w:val="00243142"/>
    <w:rsid w:val="0025025F"/>
    <w:rsid w:val="00260F13"/>
    <w:rsid w:val="0027087D"/>
    <w:rsid w:val="00283647"/>
    <w:rsid w:val="0028392F"/>
    <w:rsid w:val="002A1158"/>
    <w:rsid w:val="002C1700"/>
    <w:rsid w:val="002C59BF"/>
    <w:rsid w:val="002D301E"/>
    <w:rsid w:val="002F58A5"/>
    <w:rsid w:val="003000E6"/>
    <w:rsid w:val="00301274"/>
    <w:rsid w:val="00305CD1"/>
    <w:rsid w:val="00307B0F"/>
    <w:rsid w:val="0032182E"/>
    <w:rsid w:val="00340194"/>
    <w:rsid w:val="00351640"/>
    <w:rsid w:val="0035245C"/>
    <w:rsid w:val="00363F3E"/>
    <w:rsid w:val="0036611D"/>
    <w:rsid w:val="00383BA6"/>
    <w:rsid w:val="003B53C5"/>
    <w:rsid w:val="003B59F9"/>
    <w:rsid w:val="003B6397"/>
    <w:rsid w:val="003C2153"/>
    <w:rsid w:val="003C3033"/>
    <w:rsid w:val="003D7BDE"/>
    <w:rsid w:val="003E4F85"/>
    <w:rsid w:val="003F3631"/>
    <w:rsid w:val="0040170D"/>
    <w:rsid w:val="00402CAC"/>
    <w:rsid w:val="00404549"/>
    <w:rsid w:val="00406F1C"/>
    <w:rsid w:val="00434D3A"/>
    <w:rsid w:val="00437AC6"/>
    <w:rsid w:val="00440E77"/>
    <w:rsid w:val="00446B80"/>
    <w:rsid w:val="004551E6"/>
    <w:rsid w:val="00492902"/>
    <w:rsid w:val="004A0F3E"/>
    <w:rsid w:val="004B13E5"/>
    <w:rsid w:val="004B21EA"/>
    <w:rsid w:val="004C02BF"/>
    <w:rsid w:val="004C3113"/>
    <w:rsid w:val="004C343B"/>
    <w:rsid w:val="004D5ACB"/>
    <w:rsid w:val="004F2097"/>
    <w:rsid w:val="005061FF"/>
    <w:rsid w:val="005160BF"/>
    <w:rsid w:val="00516B98"/>
    <w:rsid w:val="0052240B"/>
    <w:rsid w:val="00526FBE"/>
    <w:rsid w:val="00531E69"/>
    <w:rsid w:val="005447C6"/>
    <w:rsid w:val="00544A93"/>
    <w:rsid w:val="00555065"/>
    <w:rsid w:val="005553F8"/>
    <w:rsid w:val="005570F6"/>
    <w:rsid w:val="00567F02"/>
    <w:rsid w:val="0057074D"/>
    <w:rsid w:val="00572359"/>
    <w:rsid w:val="00574E70"/>
    <w:rsid w:val="005A14EB"/>
    <w:rsid w:val="005B1914"/>
    <w:rsid w:val="005B19EA"/>
    <w:rsid w:val="005B20FB"/>
    <w:rsid w:val="005B394D"/>
    <w:rsid w:val="005B6091"/>
    <w:rsid w:val="005B6BA6"/>
    <w:rsid w:val="005C00ED"/>
    <w:rsid w:val="005C2C71"/>
    <w:rsid w:val="00605EF0"/>
    <w:rsid w:val="006062A0"/>
    <w:rsid w:val="00610759"/>
    <w:rsid w:val="00612365"/>
    <w:rsid w:val="00620AB0"/>
    <w:rsid w:val="00635307"/>
    <w:rsid w:val="0063623E"/>
    <w:rsid w:val="00636A52"/>
    <w:rsid w:val="0064382C"/>
    <w:rsid w:val="00643F60"/>
    <w:rsid w:val="006731E9"/>
    <w:rsid w:val="00685B67"/>
    <w:rsid w:val="006A6D23"/>
    <w:rsid w:val="006A7D92"/>
    <w:rsid w:val="006A7DCA"/>
    <w:rsid w:val="006B6382"/>
    <w:rsid w:val="006C0B9D"/>
    <w:rsid w:val="006C3ECB"/>
    <w:rsid w:val="006D1D4D"/>
    <w:rsid w:val="006E04F3"/>
    <w:rsid w:val="006F4600"/>
    <w:rsid w:val="00700497"/>
    <w:rsid w:val="0070718C"/>
    <w:rsid w:val="00711A4F"/>
    <w:rsid w:val="00731AD0"/>
    <w:rsid w:val="0077053E"/>
    <w:rsid w:val="00772128"/>
    <w:rsid w:val="00774F12"/>
    <w:rsid w:val="007900DD"/>
    <w:rsid w:val="007A1915"/>
    <w:rsid w:val="007B5069"/>
    <w:rsid w:val="007C1E73"/>
    <w:rsid w:val="007D45C4"/>
    <w:rsid w:val="007E321C"/>
    <w:rsid w:val="007F2463"/>
    <w:rsid w:val="007F4B8E"/>
    <w:rsid w:val="00804E71"/>
    <w:rsid w:val="00806022"/>
    <w:rsid w:val="00806AA1"/>
    <w:rsid w:val="00817BE7"/>
    <w:rsid w:val="00834853"/>
    <w:rsid w:val="00844651"/>
    <w:rsid w:val="008452D0"/>
    <w:rsid w:val="008500D7"/>
    <w:rsid w:val="00862883"/>
    <w:rsid w:val="008633F1"/>
    <w:rsid w:val="00880428"/>
    <w:rsid w:val="00881264"/>
    <w:rsid w:val="008855B3"/>
    <w:rsid w:val="008928E3"/>
    <w:rsid w:val="008A4219"/>
    <w:rsid w:val="008A5D14"/>
    <w:rsid w:val="008D06BD"/>
    <w:rsid w:val="008D42C1"/>
    <w:rsid w:val="008D6825"/>
    <w:rsid w:val="008E3919"/>
    <w:rsid w:val="008E5CB0"/>
    <w:rsid w:val="008E7A9C"/>
    <w:rsid w:val="008F266E"/>
    <w:rsid w:val="008F4053"/>
    <w:rsid w:val="008F653E"/>
    <w:rsid w:val="00900F65"/>
    <w:rsid w:val="00902465"/>
    <w:rsid w:val="009159AE"/>
    <w:rsid w:val="00943EE0"/>
    <w:rsid w:val="00956C42"/>
    <w:rsid w:val="00980DDB"/>
    <w:rsid w:val="00984B17"/>
    <w:rsid w:val="00985605"/>
    <w:rsid w:val="009A0B1B"/>
    <w:rsid w:val="009A62A9"/>
    <w:rsid w:val="009A6AC5"/>
    <w:rsid w:val="009B20EC"/>
    <w:rsid w:val="009B4AF8"/>
    <w:rsid w:val="009D4BC8"/>
    <w:rsid w:val="009E06AB"/>
    <w:rsid w:val="009E4335"/>
    <w:rsid w:val="009F16D2"/>
    <w:rsid w:val="009F6370"/>
    <w:rsid w:val="00A01020"/>
    <w:rsid w:val="00A050E3"/>
    <w:rsid w:val="00A249AA"/>
    <w:rsid w:val="00A25638"/>
    <w:rsid w:val="00A34F28"/>
    <w:rsid w:val="00A651BF"/>
    <w:rsid w:val="00A80DC9"/>
    <w:rsid w:val="00A864D0"/>
    <w:rsid w:val="00A9124F"/>
    <w:rsid w:val="00A913C4"/>
    <w:rsid w:val="00A94163"/>
    <w:rsid w:val="00AB6ABD"/>
    <w:rsid w:val="00AD1B50"/>
    <w:rsid w:val="00AE3BF6"/>
    <w:rsid w:val="00AE5A01"/>
    <w:rsid w:val="00AF524B"/>
    <w:rsid w:val="00B04A3D"/>
    <w:rsid w:val="00B15CCE"/>
    <w:rsid w:val="00B246E6"/>
    <w:rsid w:val="00B30CCA"/>
    <w:rsid w:val="00B36E13"/>
    <w:rsid w:val="00B37BEB"/>
    <w:rsid w:val="00B43EFA"/>
    <w:rsid w:val="00B57307"/>
    <w:rsid w:val="00B72FA3"/>
    <w:rsid w:val="00B85C78"/>
    <w:rsid w:val="00B9126E"/>
    <w:rsid w:val="00B9763C"/>
    <w:rsid w:val="00BA71A8"/>
    <w:rsid w:val="00BC4B17"/>
    <w:rsid w:val="00BE3CCA"/>
    <w:rsid w:val="00BF62B8"/>
    <w:rsid w:val="00C02D67"/>
    <w:rsid w:val="00C04B15"/>
    <w:rsid w:val="00C13BE5"/>
    <w:rsid w:val="00C147A9"/>
    <w:rsid w:val="00C23025"/>
    <w:rsid w:val="00C270E4"/>
    <w:rsid w:val="00C70FC6"/>
    <w:rsid w:val="00C721C2"/>
    <w:rsid w:val="00C729DB"/>
    <w:rsid w:val="00C75D46"/>
    <w:rsid w:val="00C769E5"/>
    <w:rsid w:val="00C933EC"/>
    <w:rsid w:val="00CB3248"/>
    <w:rsid w:val="00CB41C9"/>
    <w:rsid w:val="00CC1FBB"/>
    <w:rsid w:val="00CC78FA"/>
    <w:rsid w:val="00CD05BC"/>
    <w:rsid w:val="00CD2DFE"/>
    <w:rsid w:val="00CD601B"/>
    <w:rsid w:val="00CE0374"/>
    <w:rsid w:val="00CE1CEF"/>
    <w:rsid w:val="00CE3DFF"/>
    <w:rsid w:val="00CE42F5"/>
    <w:rsid w:val="00CE4EEA"/>
    <w:rsid w:val="00CE709E"/>
    <w:rsid w:val="00CF54F0"/>
    <w:rsid w:val="00D01BB0"/>
    <w:rsid w:val="00D0234F"/>
    <w:rsid w:val="00D152DE"/>
    <w:rsid w:val="00D21D03"/>
    <w:rsid w:val="00D26A0B"/>
    <w:rsid w:val="00D27F5F"/>
    <w:rsid w:val="00D313B8"/>
    <w:rsid w:val="00D32D17"/>
    <w:rsid w:val="00D6468C"/>
    <w:rsid w:val="00D75C8F"/>
    <w:rsid w:val="00D804C6"/>
    <w:rsid w:val="00D82C24"/>
    <w:rsid w:val="00D85E9F"/>
    <w:rsid w:val="00DB07C0"/>
    <w:rsid w:val="00DB7EB2"/>
    <w:rsid w:val="00DD042E"/>
    <w:rsid w:val="00DE265B"/>
    <w:rsid w:val="00DF319D"/>
    <w:rsid w:val="00DF5C16"/>
    <w:rsid w:val="00E01E27"/>
    <w:rsid w:val="00E136A1"/>
    <w:rsid w:val="00E17203"/>
    <w:rsid w:val="00E23B0D"/>
    <w:rsid w:val="00E24512"/>
    <w:rsid w:val="00E26F82"/>
    <w:rsid w:val="00E27144"/>
    <w:rsid w:val="00E4514E"/>
    <w:rsid w:val="00E465B8"/>
    <w:rsid w:val="00E57E25"/>
    <w:rsid w:val="00E62AAD"/>
    <w:rsid w:val="00E7361B"/>
    <w:rsid w:val="00E90509"/>
    <w:rsid w:val="00E90D48"/>
    <w:rsid w:val="00E964D0"/>
    <w:rsid w:val="00EA45AB"/>
    <w:rsid w:val="00EC0F6F"/>
    <w:rsid w:val="00EC72AC"/>
    <w:rsid w:val="00ED3CC7"/>
    <w:rsid w:val="00EE4F83"/>
    <w:rsid w:val="00EE5B34"/>
    <w:rsid w:val="00EF2182"/>
    <w:rsid w:val="00EF63CC"/>
    <w:rsid w:val="00F03305"/>
    <w:rsid w:val="00F0670E"/>
    <w:rsid w:val="00F0683A"/>
    <w:rsid w:val="00F2280D"/>
    <w:rsid w:val="00F2433A"/>
    <w:rsid w:val="00F25898"/>
    <w:rsid w:val="00F2604C"/>
    <w:rsid w:val="00F30991"/>
    <w:rsid w:val="00F428EB"/>
    <w:rsid w:val="00F472D2"/>
    <w:rsid w:val="00F53D08"/>
    <w:rsid w:val="00F657CC"/>
    <w:rsid w:val="00F66A05"/>
    <w:rsid w:val="00F67767"/>
    <w:rsid w:val="00F776CF"/>
    <w:rsid w:val="00F82E4B"/>
    <w:rsid w:val="00F91B1A"/>
    <w:rsid w:val="00FC3807"/>
    <w:rsid w:val="00FC76AF"/>
    <w:rsid w:val="00FC7DB0"/>
    <w:rsid w:val="00FD1CE8"/>
    <w:rsid w:val="00FD6A5F"/>
    <w:rsid w:val="00FE7AD3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626DBB"/>
  <w15:chartTrackingRefBased/>
  <w15:docId w15:val="{0E0F6299-BF6C-4438-9D76-238C3435FF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7A9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8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dawliatraining.com" TargetMode="External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575;&#1587;&#1578;&#1605;&#1575;&#1585;&#1577;%20&#1575;&#1604;&#1578;&#1602;&#1610;&#1610;&#160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استمارة التقييم</Template>
  <TotalTime>0</TotalTime>
  <Pages>5</Pages>
  <Words>395</Words>
  <Characters>2254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Dawlia Training</cp:lastModifiedBy>
  <cp:revision>3</cp:revision>
  <cp:lastPrinted>2026-05-13T20:56:00Z</cp:lastPrinted>
  <dcterms:created xsi:type="dcterms:W3CDTF">2026-06-15T10:45:00Z</dcterms:created>
  <dcterms:modified xsi:type="dcterms:W3CDTF">2026-08-23T13:14:00Z</dcterms:modified>
</cp:coreProperties>
</file>